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E9A28" w14:textId="77777777" w:rsidR="000106F9" w:rsidRDefault="000106F9" w:rsidP="00010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OLYFF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3DCE4AC" w14:textId="77777777" w:rsidR="000106F9" w:rsidRDefault="000106F9" w:rsidP="000106F9">
      <w:pPr>
        <w:rPr>
          <w:rFonts w:ascii="Times New Roman" w:hAnsi="Times New Roman" w:cs="Times New Roman"/>
        </w:rPr>
      </w:pPr>
    </w:p>
    <w:p w14:paraId="6C3D62F0" w14:textId="77777777" w:rsidR="000106F9" w:rsidRDefault="000106F9" w:rsidP="000106F9">
      <w:pPr>
        <w:rPr>
          <w:rFonts w:ascii="Times New Roman" w:hAnsi="Times New Roman" w:cs="Times New Roman"/>
        </w:rPr>
      </w:pPr>
    </w:p>
    <w:p w14:paraId="0A0983D5" w14:textId="77777777" w:rsidR="000106F9" w:rsidRDefault="000106F9" w:rsidP="00010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Thomas Person of Mountsorrel,</w:t>
      </w:r>
    </w:p>
    <w:p w14:paraId="2A13328F" w14:textId="77777777" w:rsidR="000106F9" w:rsidRDefault="000106F9" w:rsidP="00010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Leicestershire(q.v.).</w:t>
      </w:r>
    </w:p>
    <w:p w14:paraId="3D8769EC" w14:textId="77777777" w:rsidR="000106F9" w:rsidRDefault="000106F9" w:rsidP="00010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EF751A3" w14:textId="77777777" w:rsidR="000106F9" w:rsidRDefault="000106F9" w:rsidP="000106F9">
      <w:pPr>
        <w:rPr>
          <w:rFonts w:ascii="Times New Roman" w:hAnsi="Times New Roman" w:cs="Times New Roman"/>
        </w:rPr>
      </w:pPr>
    </w:p>
    <w:p w14:paraId="410397F5" w14:textId="77777777" w:rsidR="000106F9" w:rsidRDefault="000106F9" w:rsidP="000106F9">
      <w:pPr>
        <w:rPr>
          <w:rFonts w:ascii="Times New Roman" w:hAnsi="Times New Roman" w:cs="Times New Roman"/>
        </w:rPr>
      </w:pPr>
    </w:p>
    <w:p w14:paraId="41E95F41" w14:textId="77777777" w:rsidR="000106F9" w:rsidRDefault="000106F9" w:rsidP="00010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August 2018</w:t>
      </w:r>
    </w:p>
    <w:p w14:paraId="2E055896" w14:textId="77777777" w:rsidR="006B2F86" w:rsidRPr="00E71FC3" w:rsidRDefault="000106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B1862" w14:textId="77777777" w:rsidR="000106F9" w:rsidRDefault="000106F9" w:rsidP="00E71FC3">
      <w:r>
        <w:separator/>
      </w:r>
    </w:p>
  </w:endnote>
  <w:endnote w:type="continuationSeparator" w:id="0">
    <w:p w14:paraId="7101D51D" w14:textId="77777777" w:rsidR="000106F9" w:rsidRDefault="000106F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2269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45074" w14:textId="77777777" w:rsidR="000106F9" w:rsidRDefault="000106F9" w:rsidP="00E71FC3">
      <w:r>
        <w:separator/>
      </w:r>
    </w:p>
  </w:footnote>
  <w:footnote w:type="continuationSeparator" w:id="0">
    <w:p w14:paraId="1A3AFC9A" w14:textId="77777777" w:rsidR="000106F9" w:rsidRDefault="000106F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6F9"/>
    <w:rsid w:val="000106F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AAC63"/>
  <w15:chartTrackingRefBased/>
  <w15:docId w15:val="{E54BD277-F125-48D8-A474-ECEDD8B5D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06F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2018-09-13T18:28:00Z</dcterms:created>
  <dcterms:modified xsi:type="dcterms:W3CDTF">2018-09-13T18:28:00Z</dcterms:modified>
</cp:coreProperties>
</file>